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AC9" w:rsidRPr="00454876" w:rsidRDefault="009C1407" w:rsidP="00031D00">
      <w:pPr>
        <w:pStyle w:val="ASDEFCONTitle"/>
      </w:pPr>
      <w:bookmarkStart w:id="0" w:name="_GoBack"/>
      <w:bookmarkEnd w:id="0"/>
      <w:r w:rsidRPr="00454876">
        <w:rPr>
          <w:caps w:val="0"/>
        </w:rPr>
        <w:t>OPERATIONAL CONCEPT DOCUMENT</w:t>
      </w:r>
    </w:p>
    <w:p w:rsidR="003400D1" w:rsidRPr="003400D1" w:rsidRDefault="00EC5A1C" w:rsidP="003C2964">
      <w:pPr>
        <w:pStyle w:val="NoteToDrafters-ASDEFCON"/>
      </w:pPr>
      <w:r>
        <w:t xml:space="preserve">Note to drafters: </w:t>
      </w:r>
      <w:r w:rsidR="00716AC9" w:rsidRPr="00454876">
        <w:t xml:space="preserve">Drafters should insert the Operational Concept Document in this </w:t>
      </w:r>
      <w:r w:rsidR="000A39E5" w:rsidRPr="00454876">
        <w:t>annex</w:t>
      </w:r>
      <w:r w:rsidR="00716AC9" w:rsidRPr="00454876">
        <w:t>.</w:t>
      </w:r>
      <w:r w:rsidR="003D02FD">
        <w:t xml:space="preserve"> </w:t>
      </w:r>
      <w:r w:rsidR="009A0D8A">
        <w:t xml:space="preserve"> </w:t>
      </w:r>
      <w:r w:rsidR="003D02FD">
        <w:t>Refer to CASG-2-Procedure (E&amp;T) 12-3-001.</w:t>
      </w:r>
    </w:p>
    <w:sectPr w:rsidR="003400D1" w:rsidRPr="003400D1" w:rsidSect="009A0D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24A" w:rsidRDefault="0000724A">
      <w:r>
        <w:separator/>
      </w:r>
    </w:p>
  </w:endnote>
  <w:endnote w:type="continuationSeparator" w:id="0">
    <w:p w:rsidR="0000724A" w:rsidRDefault="00007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5B" w:rsidRDefault="00A62C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A522A" w:rsidTr="004E0B45">
      <w:tc>
        <w:tcPr>
          <w:tcW w:w="2500" w:type="pct"/>
        </w:tcPr>
        <w:p w:rsidR="006A522A" w:rsidRDefault="00977E60" w:rsidP="00031D00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A625C6">
            <w:t>Annex to Draft Statement of Work</w:t>
          </w:r>
          <w:r>
            <w:fldChar w:fldCharType="end"/>
          </w:r>
          <w:r w:rsidR="006A522A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A625C6">
            <w:t>V5.4</w:t>
          </w:r>
          <w:r>
            <w:fldChar w:fldCharType="end"/>
          </w:r>
          <w:r w:rsidR="006A522A">
            <w:t>)</w:t>
          </w:r>
        </w:p>
      </w:tc>
      <w:tc>
        <w:tcPr>
          <w:tcW w:w="2500" w:type="pct"/>
        </w:tcPr>
        <w:p w:rsidR="006A522A" w:rsidRDefault="006A522A" w:rsidP="004E0B45">
          <w:pPr>
            <w:pStyle w:val="ASDEFCONHeaderFooterRight"/>
          </w:pPr>
          <w:r>
            <w:t>A-B</w:t>
          </w:r>
          <w:r w:rsidR="000F6645">
            <w:t>-</w:t>
          </w:r>
          <w:r w:rsidRPr="004E0B45">
            <w:rPr>
              <w:rStyle w:val="PageNumber"/>
              <w:color w:val="auto"/>
              <w:szCs w:val="16"/>
            </w:rPr>
            <w:fldChar w:fldCharType="begin"/>
          </w:r>
          <w:r w:rsidRPr="004E0B45">
            <w:rPr>
              <w:rStyle w:val="PageNumber"/>
              <w:color w:val="auto"/>
              <w:szCs w:val="16"/>
            </w:rPr>
            <w:instrText xml:space="preserve"> PAGE </w:instrText>
          </w:r>
          <w:r w:rsidRPr="004E0B45">
            <w:rPr>
              <w:rStyle w:val="PageNumber"/>
              <w:color w:val="auto"/>
              <w:szCs w:val="16"/>
            </w:rPr>
            <w:fldChar w:fldCharType="separate"/>
          </w:r>
          <w:r w:rsidR="00977E60">
            <w:rPr>
              <w:rStyle w:val="PageNumber"/>
              <w:noProof/>
              <w:color w:val="auto"/>
              <w:szCs w:val="16"/>
            </w:rPr>
            <w:t>1</w:t>
          </w:r>
          <w:r w:rsidRPr="004E0B4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6A522A" w:rsidTr="004E0B45">
      <w:tc>
        <w:tcPr>
          <w:tcW w:w="5000" w:type="pct"/>
          <w:gridSpan w:val="2"/>
        </w:tcPr>
        <w:p w:rsidR="006A522A" w:rsidRDefault="00977E60" w:rsidP="004E0B4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A625C6">
            <w:t>OFFICIAL</w:t>
          </w:r>
          <w:r>
            <w:fldChar w:fldCharType="end"/>
          </w:r>
        </w:p>
      </w:tc>
    </w:tr>
  </w:tbl>
  <w:p w:rsidR="006A522A" w:rsidRPr="004E0B45" w:rsidRDefault="006A522A" w:rsidP="009C1407">
    <w:pPr>
      <w:pStyle w:val="ASDEFCONHeaderFooter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5B" w:rsidRDefault="00A62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24A" w:rsidRDefault="0000724A">
      <w:r>
        <w:separator/>
      </w:r>
    </w:p>
  </w:footnote>
  <w:footnote w:type="continuationSeparator" w:id="0">
    <w:p w:rsidR="0000724A" w:rsidRDefault="00007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5B" w:rsidRDefault="00A62C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6A522A" w:rsidTr="004E0B45">
      <w:tc>
        <w:tcPr>
          <w:tcW w:w="5000" w:type="pct"/>
          <w:gridSpan w:val="2"/>
        </w:tcPr>
        <w:p w:rsidR="006A522A" w:rsidRDefault="00977E60" w:rsidP="004E0B4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A62C5B">
            <w:t>OFFICIAL</w:t>
          </w:r>
          <w:r>
            <w:fldChar w:fldCharType="end"/>
          </w:r>
        </w:p>
      </w:tc>
    </w:tr>
    <w:tr w:rsidR="006A522A" w:rsidTr="004E0B45">
      <w:tc>
        <w:tcPr>
          <w:tcW w:w="2500" w:type="pct"/>
        </w:tcPr>
        <w:p w:rsidR="006A522A" w:rsidRDefault="00977E60" w:rsidP="004E0B4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A62C5B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6A522A" w:rsidRDefault="00977E60" w:rsidP="004E0B45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A62C5B">
            <w:t>Part 3</w:t>
          </w:r>
          <w:r>
            <w:fldChar w:fldCharType="end"/>
          </w:r>
        </w:p>
      </w:tc>
    </w:tr>
  </w:tbl>
  <w:p w:rsidR="006A522A" w:rsidRPr="004E0B45" w:rsidRDefault="006A522A" w:rsidP="009C1407">
    <w:pPr>
      <w:pStyle w:val="ASDEFCONTitle"/>
    </w:pPr>
    <w:r>
      <w:t>ANNEX B</w:t>
    </w:r>
    <w:r w:rsidR="00A71156">
      <w:t xml:space="preserve"> to Attachment 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C5B" w:rsidRDefault="00A62C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28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0"/>
  </w:num>
  <w:num w:numId="9">
    <w:abstractNumId w:val="18"/>
  </w:num>
  <w:num w:numId="10">
    <w:abstractNumId w:val="34"/>
  </w:num>
  <w:num w:numId="11">
    <w:abstractNumId w:val="12"/>
  </w:num>
  <w:num w:numId="12">
    <w:abstractNumId w:val="15"/>
  </w:num>
  <w:num w:numId="13">
    <w:abstractNumId w:val="36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20"/>
  </w:num>
  <w:num w:numId="21">
    <w:abstractNumId w:val="32"/>
  </w:num>
  <w:num w:numId="22">
    <w:abstractNumId w:val="29"/>
  </w:num>
  <w:num w:numId="23">
    <w:abstractNumId w:val="16"/>
  </w:num>
  <w:num w:numId="24">
    <w:abstractNumId w:val="19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1"/>
  </w:num>
  <w:num w:numId="30">
    <w:abstractNumId w:val="5"/>
  </w:num>
  <w:num w:numId="31">
    <w:abstractNumId w:val="35"/>
  </w:num>
  <w:num w:numId="32">
    <w:abstractNumId w:val="13"/>
  </w:num>
  <w:num w:numId="33">
    <w:abstractNumId w:val="21"/>
  </w:num>
  <w:num w:numId="34">
    <w:abstractNumId w:val="8"/>
  </w:num>
  <w:num w:numId="35">
    <w:abstractNumId w:val="3"/>
  </w:num>
  <w:num w:numId="36">
    <w:abstractNumId w:val="25"/>
  </w:num>
  <w:num w:numId="37">
    <w:abstractNumId w:val="26"/>
  </w:num>
  <w:num w:numId="3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DC"/>
    <w:rsid w:val="0000724A"/>
    <w:rsid w:val="00020C56"/>
    <w:rsid w:val="000225A7"/>
    <w:rsid w:val="000314E8"/>
    <w:rsid w:val="00031D00"/>
    <w:rsid w:val="00036990"/>
    <w:rsid w:val="000A39E5"/>
    <w:rsid w:val="000F6645"/>
    <w:rsid w:val="0011684E"/>
    <w:rsid w:val="001C170B"/>
    <w:rsid w:val="00246975"/>
    <w:rsid w:val="002F250B"/>
    <w:rsid w:val="00333824"/>
    <w:rsid w:val="00335BB6"/>
    <w:rsid w:val="003400D1"/>
    <w:rsid w:val="00363131"/>
    <w:rsid w:val="003B7FBB"/>
    <w:rsid w:val="003C2964"/>
    <w:rsid w:val="003C7831"/>
    <w:rsid w:val="003D02FD"/>
    <w:rsid w:val="003F582E"/>
    <w:rsid w:val="00402E59"/>
    <w:rsid w:val="00431DCA"/>
    <w:rsid w:val="00454876"/>
    <w:rsid w:val="004E0B45"/>
    <w:rsid w:val="005001A9"/>
    <w:rsid w:val="005073CE"/>
    <w:rsid w:val="00562278"/>
    <w:rsid w:val="00581C21"/>
    <w:rsid w:val="005A549A"/>
    <w:rsid w:val="005A65F7"/>
    <w:rsid w:val="005C55EE"/>
    <w:rsid w:val="00690364"/>
    <w:rsid w:val="006A08BD"/>
    <w:rsid w:val="006A522A"/>
    <w:rsid w:val="006B665C"/>
    <w:rsid w:val="006E48AD"/>
    <w:rsid w:val="006E5B87"/>
    <w:rsid w:val="00701E7C"/>
    <w:rsid w:val="00716AC9"/>
    <w:rsid w:val="007C2CC8"/>
    <w:rsid w:val="007E399B"/>
    <w:rsid w:val="008531DE"/>
    <w:rsid w:val="008551D9"/>
    <w:rsid w:val="008C74BF"/>
    <w:rsid w:val="00925B27"/>
    <w:rsid w:val="00977E60"/>
    <w:rsid w:val="009A0D8A"/>
    <w:rsid w:val="009B64BB"/>
    <w:rsid w:val="009C1407"/>
    <w:rsid w:val="009C2907"/>
    <w:rsid w:val="00A0390E"/>
    <w:rsid w:val="00A3139D"/>
    <w:rsid w:val="00A625C6"/>
    <w:rsid w:val="00A62C5B"/>
    <w:rsid w:val="00A71156"/>
    <w:rsid w:val="00A762F3"/>
    <w:rsid w:val="00A8647C"/>
    <w:rsid w:val="00A90897"/>
    <w:rsid w:val="00AB7FEF"/>
    <w:rsid w:val="00AC2ECD"/>
    <w:rsid w:val="00B07370"/>
    <w:rsid w:val="00B2010D"/>
    <w:rsid w:val="00B7072A"/>
    <w:rsid w:val="00B842A2"/>
    <w:rsid w:val="00BB4215"/>
    <w:rsid w:val="00BB46CB"/>
    <w:rsid w:val="00BC0FDC"/>
    <w:rsid w:val="00BC408A"/>
    <w:rsid w:val="00BF49EC"/>
    <w:rsid w:val="00C1547B"/>
    <w:rsid w:val="00C2771D"/>
    <w:rsid w:val="00C33EEE"/>
    <w:rsid w:val="00C35F8B"/>
    <w:rsid w:val="00C42E3C"/>
    <w:rsid w:val="00CE78A0"/>
    <w:rsid w:val="00CF4983"/>
    <w:rsid w:val="00D273B3"/>
    <w:rsid w:val="00D70846"/>
    <w:rsid w:val="00D801BE"/>
    <w:rsid w:val="00E04BF2"/>
    <w:rsid w:val="00E70F9F"/>
    <w:rsid w:val="00E94AA8"/>
    <w:rsid w:val="00EA5067"/>
    <w:rsid w:val="00EC5A1C"/>
    <w:rsid w:val="00F35766"/>
    <w:rsid w:val="00FD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813F470-5C98-4421-9154-9FE021767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E60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977E60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77E6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A0D8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9A0D8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333824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333824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333824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333824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333824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977E6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7E60"/>
  </w:style>
  <w:style w:type="paragraph" w:styleId="TOC1">
    <w:name w:val="toc 1"/>
    <w:next w:val="ASDEFCONNormal"/>
    <w:autoRedefine/>
    <w:uiPriority w:val="39"/>
    <w:rsid w:val="00977E60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977E60"/>
    <w:pPr>
      <w:spacing w:after="60"/>
      <w:ind w:left="1417" w:hanging="850"/>
    </w:pPr>
    <w:rPr>
      <w:rFonts w:ascii="Arial" w:hAnsi="Arial" w:cs="Arial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3">
    <w:name w:val="toc 3"/>
    <w:basedOn w:val="Normal"/>
    <w:next w:val="Normal"/>
    <w:autoRedefine/>
    <w:rsid w:val="00977E60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977E60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977E60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977E60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977E60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977E6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77E60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table" w:styleId="TableGrid">
    <w:name w:val="Table Grid"/>
    <w:basedOn w:val="TableNormal"/>
    <w:rsid w:val="0033382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33824"/>
  </w:style>
  <w:style w:type="paragraph" w:customStyle="1" w:styleId="Style1">
    <w:name w:val="Style1"/>
    <w:basedOn w:val="Heading4"/>
    <w:rsid w:val="00333824"/>
    <w:rPr>
      <w:b w:val="0"/>
    </w:rPr>
  </w:style>
  <w:style w:type="paragraph" w:styleId="EndnoteText">
    <w:name w:val="endnote text"/>
    <w:basedOn w:val="Normal"/>
    <w:semiHidden/>
    <w:rsid w:val="00333824"/>
    <w:rPr>
      <w:szCs w:val="20"/>
    </w:rPr>
  </w:style>
  <w:style w:type="paragraph" w:styleId="Header">
    <w:name w:val="header"/>
    <w:basedOn w:val="Normal"/>
    <w:rsid w:val="00701E7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01E7C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977E60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77E6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77E60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77E60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977E60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77E60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977E60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977E60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977E6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77E6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77E60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77E60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77E60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77E60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77E6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77E60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77E60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977E6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977E60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77E6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77E6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77E6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77E6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77E6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77E6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77E6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77E6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77E6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77E6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77E6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77E6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77E60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77E60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77E60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77E60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77E60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77E60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77E60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77E60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77E60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77E60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77E6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77E6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77E6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77E6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77E6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77E6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77E6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77E6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77E6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77E60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77E6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77E60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977E60"/>
    <w:rPr>
      <w:szCs w:val="20"/>
    </w:rPr>
  </w:style>
  <w:style w:type="paragraph" w:customStyle="1" w:styleId="ASDEFCONTextBlock">
    <w:name w:val="ASDEFCON TextBlock"/>
    <w:basedOn w:val="ASDEFCONNormal"/>
    <w:qFormat/>
    <w:rsid w:val="00977E6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77E60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77E6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77E6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77E60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77E60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77E6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77E6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77E6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77E6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77E60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977E60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77E60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77E60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77E60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77E60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977E60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77E60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77E6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77E6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77E6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77E60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77E60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77E6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77E6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77E60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77E60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977E6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77E60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77E60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977E60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77E60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77E6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77E6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77E6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977E60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77E6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77E6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77E60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77E60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4E0B45"/>
  </w:style>
  <w:style w:type="character" w:customStyle="1" w:styleId="Heading2Char">
    <w:name w:val="Heading 2 Char"/>
    <w:link w:val="Heading2"/>
    <w:rsid w:val="00977E60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977E60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42A2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977E60"/>
    <w:pPr>
      <w:numPr>
        <w:numId w:val="23"/>
      </w:numPr>
    </w:pPr>
  </w:style>
  <w:style w:type="character" w:customStyle="1" w:styleId="Heading1Char">
    <w:name w:val="Heading 1 Char"/>
    <w:link w:val="Heading1"/>
    <w:rsid w:val="009A0D8A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9A0D8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9A0D8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9A0D8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9A0D8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A0D8A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9A0D8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9A0D8A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9A0D8A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9A0D8A"/>
    <w:pPr>
      <w:spacing w:after="0"/>
      <w:ind w:left="720"/>
    </w:pPr>
  </w:style>
  <w:style w:type="paragraph" w:customStyle="1" w:styleId="Bullet2">
    <w:name w:val="Bullet 2"/>
    <w:basedOn w:val="Normal"/>
    <w:rsid w:val="009A0D8A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21</TotalTime>
  <Pages>1</Pages>
  <Words>21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Operational Concept Document</vt:lpstr>
    </vt:vector>
  </TitlesOfParts>
  <Manager>CASG</Manager>
  <Company>Defence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Operational Concept Document</dc:title>
  <dc:subject>Annex to Draft Statement of Work</dc:subject>
  <dc:creator/>
  <cp:keywords>Operational Concept Document, OCD, Annex B</cp:keywords>
  <cp:lastModifiedBy>Christian Laursen</cp:lastModifiedBy>
  <cp:revision>30</cp:revision>
  <cp:lastPrinted>2007-11-19T05:18:00Z</cp:lastPrinted>
  <dcterms:created xsi:type="dcterms:W3CDTF">2018-02-08T22:22:00Z</dcterms:created>
  <dcterms:modified xsi:type="dcterms:W3CDTF">2026-06-17T22:25:00Z</dcterms:modified>
  <cp:category>ASDEFCON (Strategic Materiel)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BM80256090</vt:lpwstr>
  </property>
  <property fmtid="{D5CDD505-2E9C-101B-9397-08002B2CF9AE}" pid="4" name="Objective-Title">
    <vt:lpwstr>042_SMV5.4_SANNB_OCD</vt:lpwstr>
  </property>
  <property fmtid="{D5CDD505-2E9C-101B-9397-08002B2CF9AE}" pid="5" name="Objective-Comment">
    <vt:lpwstr/>
  </property>
  <property fmtid="{D5CDD505-2E9C-101B-9397-08002B2CF9AE}" pid="6" name="Objective-CreationStamp">
    <vt:filetime>2024-09-17T23:47:05Z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2026-04-07T23:57:09Z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3.1</vt:lpwstr>
  </property>
  <property fmtid="{D5CDD505-2E9C-101B-9397-08002B2CF9AE}" pid="16" name="Objective-VersionNumber">
    <vt:i4>6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